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6CBBC" w14:textId="77777777" w:rsidR="00E238C1" w:rsidRDefault="00E238C1" w:rsidP="00E238C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BERNARD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fl.1465)</w:t>
      </w:r>
    </w:p>
    <w:p w14:paraId="6972D5B1" w14:textId="77777777" w:rsidR="00E238C1" w:rsidRDefault="00E238C1" w:rsidP="00E238C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Little Hallingbury, Essex. Husbandman.</w:t>
      </w:r>
    </w:p>
    <w:p w14:paraId="757CE4CD" w14:textId="77777777" w:rsidR="00E238C1" w:rsidRDefault="00E238C1" w:rsidP="00E238C1">
      <w:pPr>
        <w:pStyle w:val="NoSpacing"/>
        <w:rPr>
          <w:rFonts w:cs="Times New Roman"/>
          <w:szCs w:val="24"/>
        </w:rPr>
      </w:pPr>
    </w:p>
    <w:p w14:paraId="53629631" w14:textId="77777777" w:rsidR="00E238C1" w:rsidRDefault="00E238C1" w:rsidP="00E238C1">
      <w:pPr>
        <w:pStyle w:val="NoSpacing"/>
        <w:rPr>
          <w:rFonts w:cs="Times New Roman"/>
          <w:szCs w:val="24"/>
        </w:rPr>
      </w:pPr>
    </w:p>
    <w:p w14:paraId="0828AA40" w14:textId="77777777" w:rsidR="00E238C1" w:rsidRDefault="00E238C1" w:rsidP="00E238C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1465</w:t>
      </w:r>
      <w:r>
        <w:rPr>
          <w:rFonts w:cs="Times New Roman"/>
          <w:szCs w:val="24"/>
        </w:rPr>
        <w:tab/>
        <w:t xml:space="preserve">Nicholas </w:t>
      </w:r>
      <w:proofErr w:type="spellStart"/>
      <w:r>
        <w:rPr>
          <w:rFonts w:cs="Times New Roman"/>
          <w:szCs w:val="24"/>
        </w:rPr>
        <w:t>Marchall</w:t>
      </w:r>
      <w:proofErr w:type="spellEnd"/>
      <w:r>
        <w:rPr>
          <w:rFonts w:cs="Times New Roman"/>
          <w:szCs w:val="24"/>
        </w:rPr>
        <w:t xml:space="preserve"> of London, ironmonger(q.v.), brought a plaint of </w:t>
      </w:r>
      <w:proofErr w:type="gramStart"/>
      <w:r>
        <w:rPr>
          <w:rFonts w:cs="Times New Roman"/>
          <w:szCs w:val="24"/>
        </w:rPr>
        <w:t>debt</w:t>
      </w:r>
      <w:proofErr w:type="gramEnd"/>
      <w:r>
        <w:rPr>
          <w:rFonts w:cs="Times New Roman"/>
          <w:szCs w:val="24"/>
        </w:rPr>
        <w:t xml:space="preserve"> </w:t>
      </w:r>
    </w:p>
    <w:p w14:paraId="1B180190" w14:textId="77777777" w:rsidR="00E238C1" w:rsidRDefault="00E238C1" w:rsidP="00E238C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against him.</w:t>
      </w:r>
    </w:p>
    <w:p w14:paraId="0300C084" w14:textId="77777777" w:rsidR="00E238C1" w:rsidRDefault="00E238C1" w:rsidP="00E238C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84EE7">
          <w:rPr>
            <w:rStyle w:val="Hyperlink"/>
            <w:rFonts w:cs="Times New Roman"/>
            <w:szCs w:val="24"/>
          </w:rPr>
          <w:t>http://aalt.law.uh.edu/Indices/CP40Indices/CP40no814/CP40no814Pl.htm</w:t>
        </w:r>
      </w:hyperlink>
      <w:r>
        <w:rPr>
          <w:rFonts w:cs="Times New Roman"/>
          <w:szCs w:val="24"/>
        </w:rPr>
        <w:t xml:space="preserve"> )</w:t>
      </w:r>
    </w:p>
    <w:p w14:paraId="4EE63B34" w14:textId="77777777" w:rsidR="00E238C1" w:rsidRDefault="00E238C1" w:rsidP="00E238C1">
      <w:pPr>
        <w:pStyle w:val="NoSpacing"/>
        <w:rPr>
          <w:rFonts w:cs="Times New Roman"/>
          <w:szCs w:val="24"/>
        </w:rPr>
      </w:pPr>
    </w:p>
    <w:p w14:paraId="717A1D05" w14:textId="77777777" w:rsidR="00E238C1" w:rsidRDefault="00E238C1" w:rsidP="00E238C1">
      <w:pPr>
        <w:pStyle w:val="NoSpacing"/>
        <w:rPr>
          <w:rFonts w:cs="Times New Roman"/>
          <w:szCs w:val="24"/>
        </w:rPr>
      </w:pPr>
    </w:p>
    <w:p w14:paraId="74B84592" w14:textId="77777777" w:rsidR="00E238C1" w:rsidRDefault="00E238C1" w:rsidP="00E238C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April 2023</w:t>
      </w:r>
    </w:p>
    <w:p w14:paraId="21EA366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9E784" w14:textId="77777777" w:rsidR="00E238C1" w:rsidRDefault="00E238C1" w:rsidP="009139A6">
      <w:r>
        <w:separator/>
      </w:r>
    </w:p>
  </w:endnote>
  <w:endnote w:type="continuationSeparator" w:id="0">
    <w:p w14:paraId="014A03A4" w14:textId="77777777" w:rsidR="00E238C1" w:rsidRDefault="00E238C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5E46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E9E9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04B4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3510D0" w14:textId="77777777" w:rsidR="00E238C1" w:rsidRDefault="00E238C1" w:rsidP="009139A6">
      <w:r>
        <w:separator/>
      </w:r>
    </w:p>
  </w:footnote>
  <w:footnote w:type="continuationSeparator" w:id="0">
    <w:p w14:paraId="41ED069E" w14:textId="77777777" w:rsidR="00E238C1" w:rsidRDefault="00E238C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1D38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EF77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75C9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38C1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238C1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56FCEF"/>
  <w15:chartTrackingRefBased/>
  <w15:docId w15:val="{8F229387-F82A-4FEA-B262-F836385AA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238C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14/CP40no814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2023-04-23T09:46:00Z</dcterms:created>
  <dcterms:modified xsi:type="dcterms:W3CDTF">2023-04-23T09:47:00Z</dcterms:modified>
</cp:coreProperties>
</file>